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454398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2885513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8840C7" w:rsidRDefault="008840C7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58"/>
        <w:gridCol w:w="3803"/>
        <w:gridCol w:w="3862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97407" w:rsidRDefault="008955A2" w:rsidP="008955A2">
            <w:pPr>
              <w:rPr>
                <w:rFonts w:ascii="Comic Sans MS" w:hAnsi="Comic Sans MS"/>
                <w:i/>
                <w:color w:val="000000"/>
                <w:shd w:val="clear" w:color="auto" w:fill="FFFFFF"/>
              </w:rPr>
            </w:pPr>
            <w:r>
              <w:rPr>
                <w:rFonts w:ascii="Comic Sans MS" w:hAnsi="Comic Sans MS"/>
                <w:sz w:val="32"/>
              </w:rPr>
              <w:t>Thursday 11</w:t>
            </w:r>
            <w:r w:rsidRPr="008955A2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577758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E97407" w:rsidRPr="002A17D3" w:rsidTr="00E97407">
        <w:trPr>
          <w:trHeight w:val="50"/>
        </w:trPr>
        <w:tc>
          <w:tcPr>
            <w:tcW w:w="2268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49204A">
        <w:trPr>
          <w:trHeight w:val="500"/>
        </w:trPr>
        <w:tc>
          <w:tcPr>
            <w:tcW w:w="2268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827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3828" w:type="dxa"/>
          </w:tcPr>
          <w:p w:rsidR="00E97407" w:rsidRPr="002A17D3" w:rsidRDefault="00454398">
            <w:pPr>
              <w:rPr>
                <w:rFonts w:ascii="Comic Sans MS" w:hAnsi="Comic Sans MS"/>
                <w:sz w:val="24"/>
              </w:rPr>
            </w:pPr>
            <w:bookmarkStart w:id="0" w:name="_GoBack"/>
            <w:r>
              <w:rPr>
                <w:rFonts w:ascii="Comic Sans MS" w:hAnsi="Comic Sans MS"/>
                <w:sz w:val="24"/>
              </w:rPr>
              <w:pict>
                <v:shape id="_x0000_i1026" type="#_x0000_t75" style="width:182.25pt;height:235.5pt">
                  <v:imagedata r:id="rId7" o:title="Wolverine warm up"/>
                </v:shape>
              </w:pict>
            </w:r>
            <w:bookmarkEnd w:id="0"/>
          </w:p>
        </w:tc>
      </w:tr>
      <w:tr w:rsidR="00454398" w:rsidRPr="002A17D3" w:rsidTr="00C746F5">
        <w:trPr>
          <w:trHeight w:val="990"/>
        </w:trPr>
        <w:tc>
          <w:tcPr>
            <w:tcW w:w="2268" w:type="dxa"/>
          </w:tcPr>
          <w:p w:rsidR="00454398" w:rsidRPr="002A17D3" w:rsidRDefault="00454398" w:rsidP="00454398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655" w:type="dxa"/>
            <w:gridSpan w:val="2"/>
          </w:tcPr>
          <w:p w:rsidR="00454398" w:rsidRDefault="00454398" w:rsidP="0045439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– </w:t>
            </w:r>
            <w:proofErr w:type="spellStart"/>
            <w:r>
              <w:rPr>
                <w:rFonts w:ascii="Comic Sans MS" w:hAnsi="Comic Sans MS"/>
                <w:b/>
                <w:sz w:val="24"/>
              </w:rPr>
              <w:t>ough</w:t>
            </w:r>
            <w:proofErr w:type="spellEnd"/>
            <w:r>
              <w:rPr>
                <w:rFonts w:ascii="Comic Sans MS" w:hAnsi="Comic Sans MS"/>
                <w:b/>
                <w:sz w:val="24"/>
              </w:rPr>
              <w:t xml:space="preserve"> words</w:t>
            </w:r>
          </w:p>
          <w:p w:rsidR="00454398" w:rsidRDefault="00454398" w:rsidP="00454398">
            <w:pPr>
              <w:rPr>
                <w:rStyle w:val="SubtleEmphasis"/>
                <w:i w:val="0"/>
                <w:iCs w:val="0"/>
              </w:rPr>
            </w:pPr>
            <w:r>
              <w:rPr>
                <w:rFonts w:ascii="Comic Sans MS" w:hAnsi="Comic Sans MS"/>
                <w:sz w:val="24"/>
              </w:rPr>
              <w:t xml:space="preserve">Use the </w:t>
            </w:r>
            <w:r>
              <w:rPr>
                <w:rFonts w:ascii="Comic Sans MS" w:hAnsi="Comic Sans MS"/>
                <w:b/>
                <w:sz w:val="24"/>
              </w:rPr>
              <w:t>‘LSCWC Sheet’</w:t>
            </w:r>
            <w:r>
              <w:rPr>
                <w:rFonts w:ascii="Comic Sans MS" w:hAnsi="Comic Sans MS"/>
                <w:sz w:val="24"/>
              </w:rPr>
              <w:t xml:space="preserve"> to practise spelling this week’s words using the ‘look, say, cover, write, check’ strategy. Use the </w:t>
            </w:r>
            <w:r>
              <w:rPr>
                <w:rFonts w:ascii="Comic Sans MS" w:hAnsi="Comic Sans MS"/>
                <w:b/>
                <w:sz w:val="24"/>
              </w:rPr>
              <w:t>‘OUGH Week 2 Poster’</w:t>
            </w:r>
            <w:r>
              <w:rPr>
                <w:rFonts w:ascii="Comic Sans MS" w:hAnsi="Comic Sans MS"/>
                <w:sz w:val="24"/>
              </w:rPr>
              <w:t xml:space="preserve"> from Monday’s lesson to check your spellings are accurate.</w:t>
            </w:r>
          </w:p>
        </w:tc>
      </w:tr>
      <w:tr w:rsidR="00454398" w:rsidRPr="002A17D3" w:rsidTr="00C746F5">
        <w:trPr>
          <w:trHeight w:val="990"/>
        </w:trPr>
        <w:tc>
          <w:tcPr>
            <w:tcW w:w="2268" w:type="dxa"/>
          </w:tcPr>
          <w:p w:rsidR="00454398" w:rsidRDefault="00454398" w:rsidP="00454398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454398" w:rsidRPr="00AC2B13" w:rsidRDefault="00454398" w:rsidP="00454398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7655" w:type="dxa"/>
            <w:gridSpan w:val="2"/>
          </w:tcPr>
          <w:p w:rsidR="00454398" w:rsidRDefault="00454398" w:rsidP="00454398">
            <w:r>
              <w:rPr>
                <w:rFonts w:ascii="Comic Sans MS" w:hAnsi="Comic Sans MS"/>
                <w:b/>
                <w:sz w:val="24"/>
                <w:highlight w:val="yellow"/>
              </w:rPr>
              <w:t>ZOOM ENGLISH LESSON – Guided Reading</w:t>
            </w:r>
          </w:p>
          <w:p w:rsidR="00454398" w:rsidRDefault="00454398" w:rsidP="0045439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You will receive an invitation via email to join in this live streamed English lesson with your morning teacher (and TA) plus the other children in your Guided Reading Group. </w:t>
            </w:r>
          </w:p>
          <w:p w:rsidR="00454398" w:rsidRDefault="00454398" w:rsidP="00454398">
            <w:pPr>
              <w:rPr>
                <w:rFonts w:ascii="Comic Sans MS" w:hAnsi="Comic Sans MS"/>
                <w:sz w:val="12"/>
              </w:rPr>
            </w:pPr>
          </w:p>
          <w:p w:rsidR="00454398" w:rsidRDefault="00454398" w:rsidP="0045439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 w:cs="Calibri"/>
                <w:iCs/>
                <w:color w:val="000000"/>
                <w:sz w:val="24"/>
                <w:shd w:val="clear" w:color="auto" w:fill="FFFFFF"/>
              </w:rPr>
              <w:t xml:space="preserve">We will be reading </w:t>
            </w:r>
            <w:r>
              <w:rPr>
                <w:rFonts w:ascii="Comic Sans MS" w:hAnsi="Comic Sans MS" w:cs="Calibri"/>
                <w:b/>
                <w:iCs/>
                <w:color w:val="000000"/>
                <w:sz w:val="24"/>
                <w:shd w:val="clear" w:color="auto" w:fill="FFFFFF"/>
              </w:rPr>
              <w:t>Chapter 2</w:t>
            </w:r>
            <w:r>
              <w:rPr>
                <w:rFonts w:ascii="Comic Sans MS" w:hAnsi="Comic Sans MS" w:cs="Calibri"/>
                <w:iCs/>
                <w:color w:val="000000"/>
                <w:sz w:val="24"/>
                <w:shd w:val="clear" w:color="auto" w:fill="FFFFFF"/>
              </w:rPr>
              <w:t xml:space="preserve"> of our new novel, ‘</w:t>
            </w:r>
            <w:r>
              <w:rPr>
                <w:rFonts w:ascii="Comic Sans MS" w:hAnsi="Comic Sans MS" w:cs="Calibri"/>
                <w:b/>
                <w:i/>
                <w:iCs/>
                <w:color w:val="000000"/>
                <w:sz w:val="24"/>
                <w:shd w:val="clear" w:color="auto" w:fill="FFFFFF"/>
              </w:rPr>
              <w:t>The Boy in the Tower'</w:t>
            </w:r>
            <w:r>
              <w:rPr>
                <w:rFonts w:ascii="Comic Sans MS" w:hAnsi="Comic Sans MS" w:cs="Calibri"/>
                <w:iCs/>
                <w:color w:val="000000"/>
                <w:sz w:val="24"/>
                <w:shd w:val="clear" w:color="auto" w:fill="FFFFFF"/>
              </w:rPr>
              <w:t xml:space="preserve"> and discussing developments in the story. There will also be a follow-up task for you to complete independently after the Zoom session. Please </w:t>
            </w:r>
            <w:r>
              <w:rPr>
                <w:rFonts w:ascii="Comic Sans MS" w:hAnsi="Comic Sans MS"/>
                <w:sz w:val="24"/>
              </w:rPr>
              <w:t>email your work back to your teacher once it is finished, for marking. The resources you need for this lesson are in the Y5 Daily Doodle English folder.</w:t>
            </w:r>
          </w:p>
        </w:tc>
      </w:tr>
      <w:tr w:rsidR="00E204A4" w:rsidRPr="002A17D3" w:rsidTr="00B6181D">
        <w:trPr>
          <w:trHeight w:val="980"/>
        </w:trPr>
        <w:tc>
          <w:tcPr>
            <w:tcW w:w="2268" w:type="dxa"/>
          </w:tcPr>
          <w:p w:rsidR="001A494E" w:rsidRDefault="001A494E" w:rsidP="001A494E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1A494E" w:rsidRDefault="001A494E" w:rsidP="001A494E">
            <w:pPr>
              <w:rPr>
                <w:rFonts w:ascii="Comic Sans MS" w:hAnsi="Comic Sans MS"/>
                <w:b/>
                <w:sz w:val="24"/>
              </w:rPr>
            </w:pPr>
          </w:p>
          <w:p w:rsidR="001A494E" w:rsidRPr="002A17D3" w:rsidRDefault="001A494E" w:rsidP="001A494E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655" w:type="dxa"/>
            <w:gridSpan w:val="2"/>
          </w:tcPr>
          <w:p w:rsidR="007105B3" w:rsidRDefault="007105B3" w:rsidP="00A52B03">
            <w:pPr>
              <w:rPr>
                <w:rFonts w:ascii="Comic Sans MS" w:hAnsi="Comic Sans MS"/>
                <w:sz w:val="24"/>
              </w:rPr>
            </w:pPr>
            <w:r w:rsidRPr="007105B3">
              <w:rPr>
                <w:rFonts w:ascii="Comic Sans MS" w:hAnsi="Comic Sans MS"/>
                <w:sz w:val="24"/>
              </w:rPr>
              <w:t>MATHS</w:t>
            </w:r>
            <w:r w:rsidR="001A494E">
              <w:rPr>
                <w:rFonts w:ascii="Comic Sans MS" w:hAnsi="Comic Sans MS"/>
                <w:sz w:val="24"/>
              </w:rPr>
              <w:t xml:space="preserve"> –</w:t>
            </w:r>
            <w:r w:rsidR="00785D08">
              <w:rPr>
                <w:rFonts w:ascii="Comic Sans MS" w:hAnsi="Comic Sans MS"/>
                <w:sz w:val="24"/>
              </w:rPr>
              <w:t xml:space="preserve"> for 5B</w:t>
            </w:r>
            <w:r w:rsidR="008955A2">
              <w:rPr>
                <w:rFonts w:ascii="Comic Sans MS" w:hAnsi="Comic Sans MS"/>
                <w:sz w:val="24"/>
              </w:rPr>
              <w:t xml:space="preserve"> and 5K</w:t>
            </w:r>
          </w:p>
          <w:p w:rsidR="008955A2" w:rsidRPr="00A52B03" w:rsidRDefault="008955A2" w:rsidP="00A52B0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105B3" w:rsidRDefault="00785D08" w:rsidP="00A52B0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85D08">
              <w:rPr>
                <w:rFonts w:ascii="Comic Sans MS" w:hAnsi="Comic Sans MS"/>
                <w:b/>
                <w:sz w:val="24"/>
                <w:szCs w:val="24"/>
              </w:rPr>
              <w:t>Credit or Debit?</w:t>
            </w:r>
            <w:r w:rsidR="00A52B03" w:rsidRPr="00785D0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785D08" w:rsidRDefault="00785D08" w:rsidP="00785D08">
            <w:pPr>
              <w:rPr>
                <w:rFonts w:ascii="Comic Sans MS" w:hAnsi="Comic Sans MS"/>
              </w:rPr>
            </w:pPr>
          </w:p>
          <w:p w:rsidR="008955A2" w:rsidRPr="008955A2" w:rsidRDefault="008955A2" w:rsidP="008955A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Follow the instructions on </w:t>
            </w:r>
            <w:r w:rsidRPr="008955A2">
              <w:rPr>
                <w:rFonts w:ascii="Comic Sans MS" w:hAnsi="Comic Sans MS"/>
                <w:sz w:val="24"/>
              </w:rPr>
              <w:t xml:space="preserve">‘Debit and credit cards’ </w:t>
            </w:r>
            <w:r>
              <w:rPr>
                <w:rFonts w:ascii="Comic Sans MS" w:hAnsi="Comic Sans MS"/>
                <w:sz w:val="24"/>
              </w:rPr>
              <w:t>sheet to h</w:t>
            </w:r>
            <w:r w:rsidRPr="008955A2">
              <w:rPr>
                <w:rFonts w:ascii="Comic Sans MS" w:hAnsi="Comic Sans MS"/>
                <w:sz w:val="24"/>
              </w:rPr>
              <w:t xml:space="preserve">elp the Williams family to pay their bills. </w:t>
            </w:r>
          </w:p>
          <w:p w:rsidR="008955A2" w:rsidRPr="008955A2" w:rsidRDefault="008955A2" w:rsidP="008955A2">
            <w:pPr>
              <w:pStyle w:val="ListParagraph"/>
              <w:numPr>
                <w:ilvl w:val="0"/>
                <w:numId w:val="11"/>
              </w:numPr>
              <w:rPr>
                <w:rFonts w:ascii="Comic Sans MS" w:hAnsi="Comic Sans MS"/>
                <w:sz w:val="24"/>
              </w:rPr>
            </w:pPr>
            <w:r w:rsidRPr="008955A2">
              <w:rPr>
                <w:rFonts w:ascii="Comic Sans MS" w:hAnsi="Comic Sans MS"/>
                <w:sz w:val="24"/>
              </w:rPr>
              <w:t xml:space="preserve">Look at the list of costs. </w:t>
            </w:r>
          </w:p>
          <w:p w:rsidR="008955A2" w:rsidRPr="008955A2" w:rsidRDefault="008955A2" w:rsidP="008955A2">
            <w:pPr>
              <w:pStyle w:val="ListParagraph"/>
              <w:numPr>
                <w:ilvl w:val="0"/>
                <w:numId w:val="11"/>
              </w:numPr>
              <w:rPr>
                <w:rFonts w:ascii="Comic Sans MS" w:hAnsi="Comic Sans MS"/>
                <w:sz w:val="24"/>
              </w:rPr>
            </w:pPr>
            <w:r w:rsidRPr="008955A2">
              <w:rPr>
                <w:rFonts w:ascii="Comic Sans MS" w:hAnsi="Comic Sans MS"/>
                <w:sz w:val="24"/>
              </w:rPr>
              <w:t>Decide whether they should pay for each cost using a debit card or a credit card.</w:t>
            </w:r>
          </w:p>
          <w:p w:rsidR="008955A2" w:rsidRDefault="008955A2" w:rsidP="008955A2">
            <w:pPr>
              <w:pStyle w:val="ListParagraph"/>
              <w:numPr>
                <w:ilvl w:val="0"/>
                <w:numId w:val="11"/>
              </w:numPr>
              <w:rPr>
                <w:rFonts w:ascii="Comic Sans MS" w:hAnsi="Comic Sans MS"/>
                <w:sz w:val="24"/>
              </w:rPr>
            </w:pPr>
            <w:r w:rsidRPr="008955A2">
              <w:rPr>
                <w:rFonts w:ascii="Comic Sans MS" w:hAnsi="Comic Sans MS"/>
                <w:sz w:val="24"/>
              </w:rPr>
              <w:lastRenderedPageBreak/>
              <w:t>If you choose the debit card, remember to write in the new account balance.</w:t>
            </w:r>
          </w:p>
          <w:p w:rsidR="008955A2" w:rsidRPr="008955A2" w:rsidRDefault="008955A2" w:rsidP="008955A2">
            <w:pPr>
              <w:rPr>
                <w:rFonts w:ascii="Comic Sans MS" w:hAnsi="Comic Sans MS"/>
                <w:sz w:val="24"/>
              </w:rPr>
            </w:pPr>
          </w:p>
          <w:p w:rsidR="008955A2" w:rsidRPr="008955A2" w:rsidRDefault="007A53F7" w:rsidP="007A53F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E</w:t>
            </w:r>
            <w:r w:rsidR="008955A2">
              <w:rPr>
                <w:rFonts w:ascii="Comic Sans MS" w:hAnsi="Comic Sans MS"/>
                <w:sz w:val="24"/>
              </w:rPr>
              <w:t xml:space="preserve">xplore a virtual bank by going to </w:t>
            </w:r>
            <w:hyperlink r:id="rId8" w:history="1">
              <w:r w:rsidR="008955A2" w:rsidRPr="008955A2">
                <w:rPr>
                  <w:rStyle w:val="Hyperlink"/>
                  <w:rFonts w:ascii="Comic Sans MS" w:hAnsi="Comic Sans MS"/>
                  <w:sz w:val="24"/>
                </w:rPr>
                <w:t>natwest.mymoneysense.com/virtual-bank/</w:t>
              </w:r>
            </w:hyperlink>
            <w:r w:rsidR="008955A2">
              <w:rPr>
                <w:rStyle w:val="Hyperlink"/>
                <w:rFonts w:ascii="Comic Sans MS" w:hAnsi="Comic Sans MS"/>
                <w:sz w:val="24"/>
              </w:rPr>
              <w:t>.</w:t>
            </w:r>
          </w:p>
          <w:p w:rsidR="008955A2" w:rsidRPr="008955A2" w:rsidRDefault="008955A2" w:rsidP="008955A2">
            <w:pPr>
              <w:rPr>
                <w:rFonts w:ascii="Comic Sans MS" w:hAnsi="Comic Sans MS"/>
                <w:sz w:val="24"/>
              </w:rPr>
            </w:pPr>
            <w:r w:rsidRPr="008955A2">
              <w:rPr>
                <w:rFonts w:ascii="Comic Sans MS" w:hAnsi="Comic Sans MS"/>
                <w:sz w:val="24"/>
              </w:rPr>
              <w:t xml:space="preserve">’What do banks do’ gives you more information about banks. </w:t>
            </w:r>
          </w:p>
          <w:p w:rsidR="00785D08" w:rsidRPr="00785D08" w:rsidRDefault="00785D08" w:rsidP="00785D0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479FF"/>
    <w:multiLevelType w:val="hybridMultilevel"/>
    <w:tmpl w:val="1A8A9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895FFC"/>
    <w:multiLevelType w:val="hybridMultilevel"/>
    <w:tmpl w:val="3B92C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40D4B"/>
    <w:multiLevelType w:val="hybridMultilevel"/>
    <w:tmpl w:val="7D2C6188"/>
    <w:lvl w:ilvl="0" w:tplc="903CD832">
      <w:numFmt w:val="bullet"/>
      <w:lvlText w:val="•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41345C"/>
    <w:multiLevelType w:val="hybridMultilevel"/>
    <w:tmpl w:val="EA8ED3F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D0502"/>
    <w:multiLevelType w:val="hybridMultilevel"/>
    <w:tmpl w:val="BC20B3C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107F4A"/>
    <w:rsid w:val="001126F5"/>
    <w:rsid w:val="00131C6B"/>
    <w:rsid w:val="00171D83"/>
    <w:rsid w:val="001A494E"/>
    <w:rsid w:val="001A58AD"/>
    <w:rsid w:val="001D1250"/>
    <w:rsid w:val="001E054D"/>
    <w:rsid w:val="002351A3"/>
    <w:rsid w:val="002A17D3"/>
    <w:rsid w:val="00311AAA"/>
    <w:rsid w:val="00386BEC"/>
    <w:rsid w:val="003B2D51"/>
    <w:rsid w:val="003C4EBB"/>
    <w:rsid w:val="004358A6"/>
    <w:rsid w:val="0045185B"/>
    <w:rsid w:val="00454398"/>
    <w:rsid w:val="0049204A"/>
    <w:rsid w:val="004B406D"/>
    <w:rsid w:val="004E22E8"/>
    <w:rsid w:val="00521EBE"/>
    <w:rsid w:val="00545B5D"/>
    <w:rsid w:val="00577758"/>
    <w:rsid w:val="00662B9E"/>
    <w:rsid w:val="00684F9A"/>
    <w:rsid w:val="006C286C"/>
    <w:rsid w:val="006F1EA3"/>
    <w:rsid w:val="006F6932"/>
    <w:rsid w:val="007105B3"/>
    <w:rsid w:val="00785D08"/>
    <w:rsid w:val="007A53F7"/>
    <w:rsid w:val="007C2CDC"/>
    <w:rsid w:val="007D4E07"/>
    <w:rsid w:val="008612CD"/>
    <w:rsid w:val="0088028E"/>
    <w:rsid w:val="008833B9"/>
    <w:rsid w:val="008840C7"/>
    <w:rsid w:val="008955A2"/>
    <w:rsid w:val="008D3A27"/>
    <w:rsid w:val="008D5E00"/>
    <w:rsid w:val="009106E1"/>
    <w:rsid w:val="00954167"/>
    <w:rsid w:val="0095463C"/>
    <w:rsid w:val="009846FF"/>
    <w:rsid w:val="009A4DD0"/>
    <w:rsid w:val="009D2DA6"/>
    <w:rsid w:val="00A14E92"/>
    <w:rsid w:val="00A167BE"/>
    <w:rsid w:val="00A31C8E"/>
    <w:rsid w:val="00A52B03"/>
    <w:rsid w:val="00A95A67"/>
    <w:rsid w:val="00AA22B6"/>
    <w:rsid w:val="00AB1573"/>
    <w:rsid w:val="00AC2B13"/>
    <w:rsid w:val="00B17AD7"/>
    <w:rsid w:val="00B52654"/>
    <w:rsid w:val="00B6181D"/>
    <w:rsid w:val="00B91688"/>
    <w:rsid w:val="00B974A1"/>
    <w:rsid w:val="00BC3EE0"/>
    <w:rsid w:val="00C13FE9"/>
    <w:rsid w:val="00C746F5"/>
    <w:rsid w:val="00CC1114"/>
    <w:rsid w:val="00CE047E"/>
    <w:rsid w:val="00D85481"/>
    <w:rsid w:val="00E204A4"/>
    <w:rsid w:val="00E62791"/>
    <w:rsid w:val="00E67F4B"/>
    <w:rsid w:val="00E7542E"/>
    <w:rsid w:val="00E97407"/>
    <w:rsid w:val="00EA545B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  <w:style w:type="character" w:styleId="SubtleEmphasis">
    <w:name w:val="Subtle Emphasis"/>
    <w:basedOn w:val="DefaultParagraphFont"/>
    <w:uiPriority w:val="19"/>
    <w:qFormat/>
    <w:rsid w:val="0045439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twest.mymoneysense.com/virtual-bank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B07619F3</Template>
  <TotalTime>45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5</cp:revision>
  <dcterms:created xsi:type="dcterms:W3CDTF">2020-06-04T12:45:00Z</dcterms:created>
  <dcterms:modified xsi:type="dcterms:W3CDTF">2020-06-05T17:06:00Z</dcterms:modified>
</cp:coreProperties>
</file>